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人力资源管理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9291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57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黄景洲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65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与指导老师联系，确定论文选题。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李胜兰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65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与指导老师联系，确定论文选题。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C2477"/>
    <w:rsid w:val="06CC2796"/>
    <w:rsid w:val="0B137E6F"/>
    <w:rsid w:val="184443A2"/>
    <w:rsid w:val="34BC2477"/>
    <w:rsid w:val="59A43E1E"/>
    <w:rsid w:val="5E9869E0"/>
    <w:rsid w:val="5FFD0A8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2018-06-12T03:39:00Z</dcterms:created>
  <dc:creator>lenovo</dc:creator>
  <cp:lastModifiedBy>lenovo</cp:lastModifiedBy>
  <dcterms:modified xsi:type="dcterms:W3CDTF">2019-05-21T07:08:01Z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