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国际贸易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1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5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5418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舒</w:t>
            </w:r>
            <w:r>
              <w:rPr>
                <w:rFonts w:hint="eastAsia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</w:rPr>
              <w:t>剑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541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466AF"/>
    <w:rsid w:val="2AC21AC1"/>
    <w:rsid w:val="37B5058A"/>
    <w:rsid w:val="53A466AF"/>
    <w:rsid w:val="6D535020"/>
    <w:rsid w:val="7576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2018-06-14T02:15:00Z</dcterms:created>
  <dc:creator>lenovo</dc:creator>
  <cp:lastModifiedBy>lenovo</cp:lastModifiedBy>
  <dcterms:modified xsi:type="dcterms:W3CDTF">2019-05-21T07:06:50Z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