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法律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534" w:type="dxa"/>
        <w:jc w:val="center"/>
        <w:tblInd w:w="-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070"/>
        <w:gridCol w:w="1057"/>
        <w:gridCol w:w="5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张怡超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both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商法方向。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易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虹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教授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民诉方向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喻晓玲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教授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刑法方向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杨德敏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教授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经济法方向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熊进光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教授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商法方向。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9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易有禄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教授</w:t>
            </w:r>
          </w:p>
        </w:tc>
        <w:tc>
          <w:tcPr>
            <w:tcW w:w="5709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行政法方向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/>
    <w:sectPr>
      <w:pgSz w:w="11906" w:h="16838"/>
      <w:pgMar w:top="1440" w:right="1080" w:bottom="873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04E4A"/>
    <w:rsid w:val="13B55A9A"/>
    <w:rsid w:val="553D377F"/>
    <w:rsid w:val="55AB7A33"/>
    <w:rsid w:val="56A84A7B"/>
    <w:rsid w:val="608F45DA"/>
    <w:rsid w:val="6942508E"/>
    <w:rsid w:val="6B7C4A92"/>
    <w:rsid w:val="6D535020"/>
    <w:rsid w:val="71865748"/>
    <w:rsid w:val="7960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2018-06-12T02:38:00Z</dcterms:created>
  <dc:creator>lenovo</dc:creator>
  <cp:lastModifiedBy>lenovo</cp:lastModifiedBy>
  <cp:lastPrinted>2019-06-05T01:56:18Z</cp:lastPrinted>
  <dcterms:modified xsi:type="dcterms:W3CDTF">2019-06-05T01:56:24Z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