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物流管理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9036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6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31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崔爱平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讲师</w:t>
            </w:r>
          </w:p>
        </w:tc>
        <w:tc>
          <w:tcPr>
            <w:tcW w:w="6317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1、电子商务物流；2、生鲜电商物流。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王友丽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6317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供应链管理。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仲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昇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讲师</w:t>
            </w:r>
          </w:p>
        </w:tc>
        <w:tc>
          <w:tcPr>
            <w:tcW w:w="631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杨文俊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讲师</w:t>
            </w:r>
          </w:p>
        </w:tc>
        <w:tc>
          <w:tcPr>
            <w:tcW w:w="631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电商物流、农产品物流。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副教授</w:t>
            </w:r>
          </w:p>
        </w:tc>
        <w:tc>
          <w:tcPr>
            <w:tcW w:w="631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与指导老师联系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确定论文选题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E5C9A"/>
    <w:rsid w:val="02B229F8"/>
    <w:rsid w:val="28B228BE"/>
    <w:rsid w:val="4A84310B"/>
    <w:rsid w:val="4B571976"/>
    <w:rsid w:val="4BF07281"/>
    <w:rsid w:val="5EAE5C9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2018-06-12T03:42:00Z</dcterms:created>
  <dc:creator>lenovo</dc:creator>
  <cp:lastModifiedBy>lenovo</cp:lastModifiedBy>
  <dcterms:modified xsi:type="dcterms:W3CDTF">2019-05-21T07:08:34Z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