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经济学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9021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30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鲍赣峰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30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</w:rPr>
              <w:t>经济政策</w:t>
            </w:r>
            <w:r>
              <w:rPr>
                <w:rFonts w:hint="eastAsia" w:ascii="宋体" w:hAnsi="宋体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C7128"/>
    <w:rsid w:val="27B37D1A"/>
    <w:rsid w:val="4D145AD5"/>
    <w:rsid w:val="52711AA8"/>
    <w:rsid w:val="5B333AD3"/>
    <w:rsid w:val="6D535020"/>
    <w:rsid w:val="775C1449"/>
    <w:rsid w:val="798C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2018-06-12T03:22:00Z</dcterms:created>
  <dc:creator>lenovo</dc:creator>
  <cp:lastModifiedBy>lenovo</cp:lastModifiedBy>
  <dcterms:modified xsi:type="dcterms:W3CDTF">2019-05-21T07:07:51Z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